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1EBDB10D" w:rsidR="00815809" w:rsidRPr="00C11773" w:rsidRDefault="00C61B06" w:rsidP="00815809">
      <w:pPr>
        <w:keepNext/>
        <w:outlineLvl w:val="0"/>
        <w:rPr>
          <w:rFonts w:ascii="Times New Roman" w:hAnsi="Times New Roman"/>
          <w:b/>
          <w:bCs/>
          <w:spacing w:val="14"/>
          <w:kern w:val="18"/>
          <w:sz w:val="24"/>
          <w:u w:val="single"/>
        </w:rPr>
      </w:pPr>
      <w:r w:rsidRPr="00C11773">
        <w:rPr>
          <w:rFonts w:ascii="Times New Roman" w:hAnsi="Times New Roman"/>
          <w:b/>
          <w:bCs/>
          <w:spacing w:val="14"/>
          <w:kern w:val="18"/>
          <w:sz w:val="24"/>
          <w:u w:val="single"/>
        </w:rPr>
        <w:t>2</w:t>
      </w:r>
      <w:r w:rsidR="008F2813" w:rsidRPr="00C11773">
        <w:rPr>
          <w:rFonts w:ascii="Times New Roman" w:hAnsi="Times New Roman"/>
          <w:b/>
          <w:bCs/>
          <w:spacing w:val="14"/>
          <w:kern w:val="18"/>
          <w:sz w:val="24"/>
          <w:u w:val="single"/>
        </w:rPr>
        <w:t>8</w:t>
      </w:r>
      <w:r w:rsidR="00815809" w:rsidRPr="00C11773">
        <w:rPr>
          <w:rFonts w:ascii="Times New Roman" w:hAnsi="Times New Roman"/>
          <w:b/>
          <w:bCs/>
          <w:spacing w:val="14"/>
          <w:kern w:val="18"/>
          <w:sz w:val="24"/>
          <w:u w:val="single"/>
        </w:rPr>
        <w:t>.04. 2022 год</w:t>
      </w:r>
    </w:p>
    <w:p w14:paraId="004C8BE8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Cs w:val="28"/>
        </w:rPr>
      </w:pPr>
    </w:p>
    <w:p w14:paraId="139FE574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Cs w:val="28"/>
        </w:rPr>
      </w:pPr>
    </w:p>
    <w:p w14:paraId="78324005" w14:textId="71252341" w:rsidR="00815809" w:rsidRPr="00C11773" w:rsidRDefault="00815809" w:rsidP="00815809">
      <w:pPr>
        <w:pStyle w:val="ae"/>
        <w:spacing w:before="90"/>
      </w:pPr>
      <w:r w:rsidRPr="00C117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Cs w:val="28"/>
        </w:rPr>
      </w:pPr>
    </w:p>
    <w:p w14:paraId="33456DD9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Cs w:val="28"/>
        </w:rPr>
      </w:pPr>
    </w:p>
    <w:p w14:paraId="0993E338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C11773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C11773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C11773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C11773" w:rsidRDefault="00815809" w:rsidP="00815809">
      <w:pPr>
        <w:rPr>
          <w:rFonts w:ascii="Times New Roman" w:eastAsia="Calibri" w:hAnsi="Times New Roman"/>
          <w:szCs w:val="28"/>
          <w:lang w:eastAsia="en-US"/>
        </w:rPr>
      </w:pPr>
    </w:p>
    <w:p w14:paraId="29EB95FD" w14:textId="77777777" w:rsidR="00334CAC" w:rsidRPr="00C11773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11773">
        <w:rPr>
          <w:rFonts w:ascii="Times New Roman" w:hAnsi="Times New Roman"/>
          <w:sz w:val="24"/>
        </w:rPr>
        <w:t>1.</w:t>
      </w:r>
      <w:r w:rsidRPr="00C11773">
        <w:rPr>
          <w:rFonts w:ascii="Times New Roman" w:hAnsi="Times New Roman"/>
          <w:sz w:val="24"/>
        </w:rPr>
        <w:tab/>
        <w:t xml:space="preserve">Компания </w:t>
      </w:r>
      <w:r w:rsidRPr="00C11773">
        <w:rPr>
          <w:rFonts w:ascii="Times New Roman" w:hAnsi="Times New Roman"/>
          <w:b/>
          <w:bCs/>
          <w:sz w:val="24"/>
        </w:rPr>
        <w:t>«</w:t>
      </w:r>
      <w:proofErr w:type="spellStart"/>
      <w:r w:rsidRPr="00C11773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C11773">
        <w:rPr>
          <w:rFonts w:ascii="Times New Roman" w:hAnsi="Times New Roman"/>
          <w:b/>
          <w:bCs/>
          <w:sz w:val="24"/>
        </w:rPr>
        <w:t xml:space="preserve"> Девелопмент»</w:t>
      </w:r>
      <w:r w:rsidRPr="00C11773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273E9856" w14:textId="1EB9B984" w:rsidR="009D010D" w:rsidRPr="00C11773" w:rsidRDefault="00815809" w:rsidP="006419EF">
      <w:pPr>
        <w:pStyle w:val="ae"/>
        <w:rPr>
          <w:bCs/>
        </w:rPr>
      </w:pPr>
      <w:r w:rsidRPr="00C11773">
        <w:t xml:space="preserve">предложений на право заключения договора </w:t>
      </w:r>
      <w:r w:rsidR="00F5058B" w:rsidRPr="00C11773">
        <w:t>на</w:t>
      </w:r>
      <w:r w:rsidRPr="00C11773">
        <w:t xml:space="preserve"> выполнени</w:t>
      </w:r>
      <w:r w:rsidR="00F5058B" w:rsidRPr="00C11773">
        <w:t>е</w:t>
      </w:r>
      <w:r w:rsidRPr="00C11773">
        <w:t xml:space="preserve"> </w:t>
      </w:r>
      <w:proofErr w:type="gramStart"/>
      <w:r w:rsidR="00F5058B" w:rsidRPr="00C11773">
        <w:t xml:space="preserve">комплекса </w:t>
      </w:r>
      <w:r w:rsidR="00C61B06" w:rsidRPr="00C11773">
        <w:rPr>
          <w:b/>
        </w:rPr>
        <w:t xml:space="preserve"> </w:t>
      </w:r>
      <w:r w:rsidR="00C61B06" w:rsidRPr="00C11773">
        <w:rPr>
          <w:bCs/>
        </w:rPr>
        <w:t>работ</w:t>
      </w:r>
      <w:proofErr w:type="gramEnd"/>
      <w:r w:rsidR="008F2813" w:rsidRPr="00C11773">
        <w:rPr>
          <w:bCs/>
        </w:rPr>
        <w:t>:</w:t>
      </w:r>
    </w:p>
    <w:p w14:paraId="15E2913C" w14:textId="77777777" w:rsidR="006419EF" w:rsidRPr="00C11773" w:rsidRDefault="006419EF" w:rsidP="009D010D">
      <w:pPr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</w:p>
    <w:p w14:paraId="2FED35C3" w14:textId="222EF58A" w:rsidR="00C61B06" w:rsidRPr="00C11773" w:rsidRDefault="009D010D" w:rsidP="009D010D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</w:rPr>
      </w:pPr>
      <w:r w:rsidRPr="00C11773">
        <w:rPr>
          <w:rFonts w:ascii="Times New Roman" w:hAnsi="Times New Roman"/>
          <w:b/>
          <w:sz w:val="24"/>
        </w:rPr>
        <w:t>«</w:t>
      </w:r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>Строительно-монтажные работы по устройству дорожного покрытия территории коттеджного поселка "</w:t>
      </w:r>
      <w:proofErr w:type="spellStart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>Аносино</w:t>
      </w:r>
      <w:proofErr w:type="spellEnd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 xml:space="preserve"> Парк", расположенных в деревне </w:t>
      </w:r>
      <w:proofErr w:type="spellStart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>Аносино</w:t>
      </w:r>
      <w:proofErr w:type="spellEnd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 xml:space="preserve"> </w:t>
      </w:r>
      <w:proofErr w:type="spellStart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>г.о</w:t>
      </w:r>
      <w:proofErr w:type="spellEnd"/>
      <w:r w:rsidR="008F2813" w:rsidRPr="00C11773">
        <w:rPr>
          <w:rFonts w:ascii="Times New Roman" w:hAnsi="Times New Roman"/>
          <w:color w:val="1D1C1D"/>
          <w:sz w:val="23"/>
          <w:szCs w:val="23"/>
          <w:shd w:val="clear" w:color="auto" w:fill="FFFFFF"/>
        </w:rPr>
        <w:t>. Истра Московской области, с кадастровым номером 50:08:0050329:1124</w:t>
      </w:r>
      <w:r w:rsidR="00C61B06" w:rsidRPr="00C11773">
        <w:rPr>
          <w:rFonts w:ascii="Times New Roman" w:hAnsi="Times New Roman"/>
          <w:b/>
          <w:sz w:val="24"/>
        </w:rPr>
        <w:t>»</w:t>
      </w:r>
      <w:r w:rsidR="00C61B06" w:rsidRPr="00C11773">
        <w:rPr>
          <w:rFonts w:ascii="Times New Roman" w:hAnsi="Times New Roman"/>
          <w:bCs/>
          <w:sz w:val="24"/>
        </w:rPr>
        <w:t>.</w:t>
      </w:r>
    </w:p>
    <w:p w14:paraId="2DE968E9" w14:textId="76AB9B25" w:rsidR="00F5058B" w:rsidRPr="00C11773" w:rsidRDefault="00F5058B" w:rsidP="004E09AD">
      <w:pPr>
        <w:pStyle w:val="ae"/>
        <w:rPr>
          <w:bCs/>
        </w:rPr>
      </w:pPr>
    </w:p>
    <w:p w14:paraId="54C20A62" w14:textId="7B37FCC7" w:rsidR="00815809" w:rsidRPr="00C11773" w:rsidRDefault="00815809" w:rsidP="00815809">
      <w:pPr>
        <w:rPr>
          <w:rFonts w:ascii="Times New Roman" w:hAnsi="Times New Roman"/>
          <w:sz w:val="24"/>
        </w:rPr>
      </w:pPr>
      <w:r w:rsidRPr="00C11773">
        <w:rPr>
          <w:rFonts w:ascii="Times New Roman" w:hAnsi="Times New Roman"/>
          <w:sz w:val="24"/>
        </w:rPr>
        <w:t>2.</w:t>
      </w:r>
      <w:r w:rsidRPr="00C11773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Pr="00C11773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C11773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11773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C11773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C11773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C11773">
        <w:rPr>
          <w:rFonts w:ascii="Times New Roman" w:hAnsi="Times New Roman"/>
          <w:sz w:val="24"/>
        </w:rPr>
        <w:tab/>
      </w:r>
    </w:p>
    <w:p w14:paraId="22CA2A83" w14:textId="77777777" w:rsidR="00815809" w:rsidRPr="00C11773" w:rsidRDefault="00815809" w:rsidP="00815809">
      <w:pPr>
        <w:pStyle w:val="ae"/>
        <w:rPr>
          <w:spacing w:val="-3"/>
        </w:rPr>
      </w:pPr>
      <w:r w:rsidRPr="00C11773">
        <w:rPr>
          <w:b/>
          <w:bCs/>
          <w:u w:val="single"/>
        </w:rPr>
        <w:t>По организационным вопросам</w:t>
      </w:r>
      <w:r w:rsidRPr="00C11773">
        <w:t>: Андрюхина</w:t>
      </w:r>
      <w:r w:rsidRPr="00C11773">
        <w:rPr>
          <w:spacing w:val="-3"/>
        </w:rPr>
        <w:t xml:space="preserve"> </w:t>
      </w:r>
      <w:r w:rsidRPr="00C11773">
        <w:t>Юлия</w:t>
      </w:r>
      <w:r w:rsidRPr="00C11773">
        <w:rPr>
          <w:spacing w:val="-2"/>
        </w:rPr>
        <w:t xml:space="preserve"> </w:t>
      </w:r>
      <w:r w:rsidRPr="00C11773">
        <w:t>Юрьевна;</w:t>
      </w:r>
      <w:r w:rsidRPr="00C11773">
        <w:rPr>
          <w:spacing w:val="-3"/>
        </w:rPr>
        <w:t xml:space="preserve"> </w:t>
      </w:r>
      <w:r w:rsidRPr="00C11773">
        <w:t>тел.:</w:t>
      </w:r>
      <w:r w:rsidRPr="00C11773">
        <w:rPr>
          <w:spacing w:val="-2"/>
        </w:rPr>
        <w:t xml:space="preserve"> </w:t>
      </w:r>
      <w:r w:rsidRPr="00C11773">
        <w:t>+7</w:t>
      </w:r>
      <w:r w:rsidRPr="00C11773">
        <w:rPr>
          <w:spacing w:val="-3"/>
        </w:rPr>
        <w:t xml:space="preserve"> </w:t>
      </w:r>
      <w:r w:rsidRPr="00C11773">
        <w:t>(903)</w:t>
      </w:r>
      <w:r w:rsidRPr="00C11773">
        <w:rPr>
          <w:spacing w:val="-1"/>
        </w:rPr>
        <w:t xml:space="preserve"> </w:t>
      </w:r>
      <w:r w:rsidRPr="00C11773">
        <w:t>676-56-56,</w:t>
      </w:r>
      <w:r w:rsidRPr="00C11773">
        <w:rPr>
          <w:spacing w:val="-3"/>
        </w:rPr>
        <w:t xml:space="preserve"> </w:t>
      </w:r>
    </w:p>
    <w:p w14:paraId="40CD98CA" w14:textId="26719D60" w:rsidR="00815809" w:rsidRPr="00C11773" w:rsidRDefault="00815809" w:rsidP="00815809">
      <w:pPr>
        <w:pStyle w:val="ae"/>
        <w:rPr>
          <w:color w:val="0000FF"/>
          <w:u w:val="single"/>
        </w:rPr>
      </w:pPr>
      <w:r w:rsidRPr="00C11773">
        <w:rPr>
          <w:lang w:val="en-US"/>
        </w:rPr>
        <w:t>E</w:t>
      </w:r>
      <w:r w:rsidRPr="00C11773">
        <w:t>-</w:t>
      </w:r>
      <w:r w:rsidRPr="00C11773">
        <w:rPr>
          <w:lang w:val="en-US"/>
        </w:rPr>
        <w:t>mail</w:t>
      </w:r>
      <w:r w:rsidRPr="00C11773">
        <w:t>:</w:t>
      </w:r>
      <w:r w:rsidRPr="00C11773">
        <w:rPr>
          <w:spacing w:val="-1"/>
        </w:rPr>
        <w:t xml:space="preserve"> </w:t>
      </w:r>
      <w:r w:rsidR="00461A75" w:rsidRPr="00C11773">
        <w:rPr>
          <w:lang w:val="en-US"/>
        </w:rPr>
        <w:t>tender</w:t>
      </w:r>
      <w:r w:rsidR="00461A75" w:rsidRPr="00C11773">
        <w:t>@</w:t>
      </w:r>
      <w:proofErr w:type="spellStart"/>
      <w:r w:rsidR="00461A75" w:rsidRPr="00C11773">
        <w:rPr>
          <w:lang w:val="en-US"/>
        </w:rPr>
        <w:t>asterra</w:t>
      </w:r>
      <w:proofErr w:type="spellEnd"/>
      <w:r w:rsidR="00461A75" w:rsidRPr="00C11773">
        <w:t>.</w:t>
      </w:r>
      <w:proofErr w:type="spellStart"/>
      <w:r w:rsidR="00461A75" w:rsidRPr="00C11773">
        <w:rPr>
          <w:lang w:val="en-US"/>
        </w:rPr>
        <w:t>ru</w:t>
      </w:r>
      <w:proofErr w:type="spellEnd"/>
    </w:p>
    <w:p w14:paraId="2A6B55E0" w14:textId="77777777" w:rsidR="00815809" w:rsidRPr="00C11773" w:rsidRDefault="00815809" w:rsidP="00815809">
      <w:pPr>
        <w:pStyle w:val="ae"/>
        <w:rPr>
          <w:b/>
          <w:bCs/>
          <w:u w:val="single"/>
        </w:rPr>
      </w:pPr>
    </w:p>
    <w:p w14:paraId="72CA39B4" w14:textId="701F087B" w:rsidR="00815809" w:rsidRPr="00C11773" w:rsidRDefault="00815809" w:rsidP="00815809">
      <w:pPr>
        <w:pStyle w:val="ae"/>
        <w:rPr>
          <w:color w:val="0000FF"/>
          <w:u w:val="single"/>
        </w:rPr>
      </w:pPr>
      <w:r w:rsidRPr="00C11773">
        <w:rPr>
          <w:b/>
          <w:bCs/>
          <w:u w:val="single"/>
        </w:rPr>
        <w:t xml:space="preserve">По техническим вопросам и вопросам посещения площадки: </w:t>
      </w:r>
      <w:r w:rsidRPr="00C11773">
        <w:t>Бузунов</w:t>
      </w:r>
      <w:r w:rsidRPr="00C11773">
        <w:rPr>
          <w:spacing w:val="-2"/>
        </w:rPr>
        <w:t xml:space="preserve"> </w:t>
      </w:r>
      <w:r w:rsidRPr="00C11773">
        <w:t>Александр</w:t>
      </w:r>
      <w:r w:rsidRPr="00C11773">
        <w:rPr>
          <w:spacing w:val="-5"/>
        </w:rPr>
        <w:t xml:space="preserve"> </w:t>
      </w:r>
      <w:proofErr w:type="gramStart"/>
      <w:r w:rsidRPr="00C11773">
        <w:rPr>
          <w:spacing w:val="-5"/>
        </w:rPr>
        <w:t>Петрович</w:t>
      </w:r>
      <w:r w:rsidRPr="00C11773">
        <w:t>,</w:t>
      </w:r>
      <w:r w:rsidRPr="00C11773">
        <w:rPr>
          <w:spacing w:val="-1"/>
        </w:rPr>
        <w:t xml:space="preserve"> </w:t>
      </w:r>
      <w:r w:rsidRPr="00C11773">
        <w:t xml:space="preserve"> +</w:t>
      </w:r>
      <w:proofErr w:type="gramEnd"/>
      <w:r w:rsidR="00334CAC" w:rsidRPr="00C11773">
        <w:t>7</w:t>
      </w:r>
      <w:r w:rsidR="005367CC" w:rsidRPr="00C11773">
        <w:t>(</w:t>
      </w:r>
      <w:r w:rsidRPr="00C11773">
        <w:t>925)</w:t>
      </w:r>
      <w:r w:rsidRPr="00C11773">
        <w:rPr>
          <w:spacing w:val="-1"/>
        </w:rPr>
        <w:t xml:space="preserve"> </w:t>
      </w:r>
      <w:r w:rsidRPr="00C11773">
        <w:t>167-27-00</w:t>
      </w:r>
      <w:r w:rsidRPr="00C11773">
        <w:rPr>
          <w:spacing w:val="-2"/>
        </w:rPr>
        <w:t xml:space="preserve"> </w:t>
      </w:r>
      <w:r w:rsidRPr="00C11773">
        <w:t>,</w:t>
      </w:r>
      <w:r w:rsidRPr="00C11773">
        <w:rPr>
          <w:spacing w:val="-2"/>
        </w:rPr>
        <w:t xml:space="preserve"> </w:t>
      </w:r>
      <w:r w:rsidRPr="00C11773">
        <w:t>E-mail:</w:t>
      </w:r>
      <w:r w:rsidRPr="00C11773">
        <w:rPr>
          <w:spacing w:val="-1"/>
        </w:rPr>
        <w:t xml:space="preserve"> </w:t>
      </w:r>
      <w:r w:rsidR="00461A75" w:rsidRPr="00C11773">
        <w:rPr>
          <w:lang w:val="en-US"/>
        </w:rPr>
        <w:t>tender</w:t>
      </w:r>
      <w:r w:rsidR="00461A75" w:rsidRPr="00C11773">
        <w:t>@</w:t>
      </w:r>
      <w:proofErr w:type="spellStart"/>
      <w:r w:rsidR="00461A75" w:rsidRPr="00C11773">
        <w:rPr>
          <w:lang w:val="en-US"/>
        </w:rPr>
        <w:t>asterra</w:t>
      </w:r>
      <w:proofErr w:type="spellEnd"/>
      <w:r w:rsidR="00461A75" w:rsidRPr="00C11773">
        <w:t>.</w:t>
      </w:r>
      <w:proofErr w:type="spellStart"/>
      <w:r w:rsidR="00461A75" w:rsidRPr="00C11773">
        <w:rPr>
          <w:lang w:val="en-US"/>
        </w:rPr>
        <w:t>ru</w:t>
      </w:r>
      <w:proofErr w:type="spellEnd"/>
    </w:p>
    <w:p w14:paraId="5314AB98" w14:textId="77777777" w:rsidR="00815809" w:rsidRPr="00C11773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0019BC0A" w14:textId="090D57A2" w:rsidR="00461A75" w:rsidRPr="00C11773" w:rsidRDefault="00815809" w:rsidP="00461A75">
      <w:pPr>
        <w:pStyle w:val="ae"/>
        <w:rPr>
          <w:color w:val="0000FF"/>
          <w:u w:val="single"/>
        </w:rPr>
      </w:pPr>
      <w:r w:rsidRPr="00C11773">
        <w:t>4.</w:t>
      </w:r>
      <w:r w:rsidRPr="00C11773">
        <w:tab/>
        <w:t xml:space="preserve">Срок окончания приема предложений: </w:t>
      </w:r>
      <w:r w:rsidR="008F2813" w:rsidRPr="00C11773">
        <w:t>13</w:t>
      </w:r>
      <w:r w:rsidRPr="00C11773">
        <w:t>.0</w:t>
      </w:r>
      <w:r w:rsidR="008F2813" w:rsidRPr="00C11773">
        <w:t>5</w:t>
      </w:r>
      <w:r w:rsidRPr="00C11773">
        <w:t>.2022г.  до 17-00 (время московское).</w:t>
      </w:r>
      <w:r w:rsidR="00E83385" w:rsidRPr="00C11773">
        <w:t xml:space="preserve"> Тендерное</w:t>
      </w:r>
      <w:r w:rsidR="00E83385" w:rsidRPr="00C11773">
        <w:rPr>
          <w:spacing w:val="1"/>
        </w:rPr>
        <w:t xml:space="preserve"> </w:t>
      </w:r>
      <w:r w:rsidR="00E83385" w:rsidRPr="00C11773">
        <w:t>коммерческое</w:t>
      </w:r>
      <w:r w:rsidR="00E83385" w:rsidRPr="00C11773">
        <w:rPr>
          <w:spacing w:val="1"/>
        </w:rPr>
        <w:t xml:space="preserve"> </w:t>
      </w:r>
      <w:r w:rsidR="00E83385" w:rsidRPr="00C11773">
        <w:t>предложение</w:t>
      </w:r>
      <w:r w:rsidR="00E83385" w:rsidRPr="00C11773">
        <w:rPr>
          <w:spacing w:val="1"/>
        </w:rPr>
        <w:t xml:space="preserve"> </w:t>
      </w:r>
      <w:r w:rsidR="00E83385" w:rsidRPr="00C11773">
        <w:t>(ТКП)</w:t>
      </w:r>
      <w:r w:rsidR="00E83385" w:rsidRPr="00C11773">
        <w:rPr>
          <w:spacing w:val="1"/>
        </w:rPr>
        <w:t xml:space="preserve"> </w:t>
      </w:r>
      <w:r w:rsidR="00E83385" w:rsidRPr="00C11773">
        <w:t>необходимо</w:t>
      </w:r>
      <w:r w:rsidR="00E83385" w:rsidRPr="00C11773">
        <w:rPr>
          <w:spacing w:val="1"/>
        </w:rPr>
        <w:t xml:space="preserve"> </w:t>
      </w:r>
      <w:r w:rsidR="00E83385" w:rsidRPr="00C11773">
        <w:t>заверить</w:t>
      </w:r>
      <w:r w:rsidR="00E83385" w:rsidRPr="00C11773">
        <w:rPr>
          <w:spacing w:val="1"/>
        </w:rPr>
        <w:t xml:space="preserve"> </w:t>
      </w:r>
      <w:r w:rsidR="00E83385" w:rsidRPr="00C11773">
        <w:t>подписью</w:t>
      </w:r>
      <w:r w:rsidR="00E83385" w:rsidRPr="00C11773">
        <w:rPr>
          <w:spacing w:val="-57"/>
        </w:rPr>
        <w:t xml:space="preserve">          </w:t>
      </w:r>
      <w:r w:rsidR="00E83385" w:rsidRPr="00C11773">
        <w:t>генерального</w:t>
      </w:r>
      <w:r w:rsidR="00E83385" w:rsidRPr="00C11773">
        <w:rPr>
          <w:spacing w:val="-3"/>
        </w:rPr>
        <w:t xml:space="preserve"> </w:t>
      </w:r>
      <w:r w:rsidR="00E83385" w:rsidRPr="00C11773">
        <w:t>директора</w:t>
      </w:r>
      <w:r w:rsidR="00E83385" w:rsidRPr="00C11773">
        <w:rPr>
          <w:spacing w:val="-3"/>
        </w:rPr>
        <w:t xml:space="preserve"> </w:t>
      </w:r>
      <w:r w:rsidR="00E83385" w:rsidRPr="00C11773">
        <w:t>и</w:t>
      </w:r>
      <w:r w:rsidR="00E83385" w:rsidRPr="00C11773">
        <w:rPr>
          <w:spacing w:val="-2"/>
        </w:rPr>
        <w:t xml:space="preserve"> </w:t>
      </w:r>
      <w:r w:rsidR="00E83385" w:rsidRPr="00C11773">
        <w:t>печатью</w:t>
      </w:r>
      <w:r w:rsidR="00E83385" w:rsidRPr="00C11773">
        <w:rPr>
          <w:spacing w:val="-3"/>
        </w:rPr>
        <w:t xml:space="preserve"> </w:t>
      </w:r>
      <w:r w:rsidR="00E83385" w:rsidRPr="00C11773">
        <w:t>организации.</w:t>
      </w:r>
      <w:r w:rsidR="00E83385" w:rsidRPr="00C11773">
        <w:rPr>
          <w:spacing w:val="-2"/>
        </w:rPr>
        <w:t xml:space="preserve"> </w:t>
      </w:r>
      <w:r w:rsidR="00E83385" w:rsidRPr="00C11773">
        <w:t>Скан-копию</w:t>
      </w:r>
      <w:r w:rsidR="00E83385" w:rsidRPr="00C11773">
        <w:rPr>
          <w:spacing w:val="-2"/>
        </w:rPr>
        <w:t xml:space="preserve"> </w:t>
      </w:r>
      <w:r w:rsidR="00E83385" w:rsidRPr="00C11773">
        <w:t>оригинала</w:t>
      </w:r>
      <w:r w:rsidR="00E83385" w:rsidRPr="00C11773">
        <w:rPr>
          <w:spacing w:val="-3"/>
        </w:rPr>
        <w:t xml:space="preserve"> </w:t>
      </w:r>
      <w:r w:rsidR="00E83385" w:rsidRPr="00C11773">
        <w:t>КП</w:t>
      </w:r>
      <w:r w:rsidR="00E83385" w:rsidRPr="00C11773">
        <w:rPr>
          <w:spacing w:val="-4"/>
        </w:rPr>
        <w:t xml:space="preserve"> и </w:t>
      </w:r>
      <w:r w:rsidR="00E83385" w:rsidRPr="00C11773">
        <w:t>обязательно</w:t>
      </w:r>
      <w:r w:rsidR="00E83385" w:rsidRPr="00C11773">
        <w:rPr>
          <w:spacing w:val="4"/>
        </w:rPr>
        <w:t xml:space="preserve"> </w:t>
      </w:r>
      <w:r w:rsidR="00E83385" w:rsidRPr="00C11773">
        <w:t>полностью</w:t>
      </w:r>
      <w:r w:rsidR="00E83385" w:rsidRPr="00C11773">
        <w:rPr>
          <w:spacing w:val="7"/>
        </w:rPr>
        <w:t xml:space="preserve"> </w:t>
      </w:r>
      <w:r w:rsidR="00E83385" w:rsidRPr="00C11773">
        <w:t>заполненный</w:t>
      </w:r>
      <w:r w:rsidR="00E83385" w:rsidRPr="00C11773">
        <w:rPr>
          <w:spacing w:val="6"/>
        </w:rPr>
        <w:t xml:space="preserve"> </w:t>
      </w:r>
      <w:r w:rsidR="00E83385" w:rsidRPr="00C11773">
        <w:t>информацией</w:t>
      </w:r>
      <w:r w:rsidR="00E83385" w:rsidRPr="00C11773">
        <w:rPr>
          <w:spacing w:val="8"/>
        </w:rPr>
        <w:t xml:space="preserve"> </w:t>
      </w:r>
      <w:r w:rsidR="00E83385" w:rsidRPr="00C11773">
        <w:t>файл</w:t>
      </w:r>
      <w:r w:rsidR="00E83385" w:rsidRPr="00C11773">
        <w:rPr>
          <w:spacing w:val="8"/>
        </w:rPr>
        <w:t xml:space="preserve"> </w:t>
      </w:r>
      <w:r w:rsidR="00E83385" w:rsidRPr="00C11773">
        <w:t>КП</w:t>
      </w:r>
      <w:r w:rsidR="00E83385" w:rsidRPr="00C11773">
        <w:rPr>
          <w:spacing w:val="6"/>
        </w:rPr>
        <w:t xml:space="preserve"> </w:t>
      </w:r>
      <w:r w:rsidR="00E83385" w:rsidRPr="00C11773">
        <w:t>(в</w:t>
      </w:r>
      <w:r w:rsidR="00E83385" w:rsidRPr="00C11773">
        <w:rPr>
          <w:spacing w:val="-57"/>
        </w:rPr>
        <w:t xml:space="preserve"> </w:t>
      </w:r>
      <w:r w:rsidR="00E83385" w:rsidRPr="00C11773">
        <w:t>формате*.</w:t>
      </w:r>
      <w:proofErr w:type="spellStart"/>
      <w:r w:rsidR="00E83385" w:rsidRPr="00C11773">
        <w:t>xls</w:t>
      </w:r>
      <w:proofErr w:type="spellEnd"/>
      <w:r w:rsidR="00E83385" w:rsidRPr="00C11773">
        <w:t>),</w:t>
      </w:r>
      <w:r w:rsidR="00E83385" w:rsidRPr="00C11773">
        <w:rPr>
          <w:spacing w:val="-1"/>
        </w:rPr>
        <w:t xml:space="preserve"> </w:t>
      </w:r>
      <w:r w:rsidR="00E83385" w:rsidRPr="00C11773">
        <w:t>необходимо</w:t>
      </w:r>
      <w:r w:rsidR="00E83385" w:rsidRPr="00C11773">
        <w:rPr>
          <w:spacing w:val="-1"/>
        </w:rPr>
        <w:t xml:space="preserve"> </w:t>
      </w:r>
      <w:r w:rsidR="00E83385" w:rsidRPr="00C11773">
        <w:t>направить</w:t>
      </w:r>
      <w:r w:rsidR="00E83385" w:rsidRPr="00C11773">
        <w:rPr>
          <w:spacing w:val="1"/>
        </w:rPr>
        <w:t xml:space="preserve"> </w:t>
      </w:r>
      <w:r w:rsidR="00E83385" w:rsidRPr="00C11773">
        <w:t>в</w:t>
      </w:r>
      <w:r w:rsidR="00E83385" w:rsidRPr="00C11773">
        <w:rPr>
          <w:spacing w:val="-2"/>
        </w:rPr>
        <w:t xml:space="preserve"> </w:t>
      </w:r>
      <w:r w:rsidR="00E83385" w:rsidRPr="00C11773">
        <w:t>срок</w:t>
      </w:r>
      <w:r w:rsidR="00E83385" w:rsidRPr="00C11773">
        <w:rPr>
          <w:spacing w:val="1"/>
        </w:rPr>
        <w:t xml:space="preserve"> </w:t>
      </w:r>
      <w:r w:rsidR="00E83385" w:rsidRPr="00C11773">
        <w:rPr>
          <w:b/>
          <w:color w:val="FF0000"/>
        </w:rPr>
        <w:t>до</w:t>
      </w:r>
      <w:r w:rsidR="00E83385" w:rsidRPr="00C11773">
        <w:rPr>
          <w:b/>
          <w:color w:val="FF0000"/>
          <w:spacing w:val="-1"/>
        </w:rPr>
        <w:t xml:space="preserve"> </w:t>
      </w:r>
      <w:r w:rsidR="00E83385" w:rsidRPr="00C11773">
        <w:rPr>
          <w:b/>
          <w:color w:val="FF0000"/>
          <w:u w:val="thick" w:color="FF0000"/>
        </w:rPr>
        <w:t>14:00</w:t>
      </w:r>
      <w:r w:rsidR="00E83385" w:rsidRPr="00C11773">
        <w:rPr>
          <w:b/>
          <w:color w:val="FF0000"/>
          <w:spacing w:val="-1"/>
          <w:u w:val="thick" w:color="FF0000"/>
        </w:rPr>
        <w:t xml:space="preserve"> </w:t>
      </w:r>
      <w:r w:rsidR="008F2813" w:rsidRPr="00C11773">
        <w:rPr>
          <w:b/>
          <w:color w:val="FF0000"/>
          <w:u w:val="thick" w:color="FF0000"/>
        </w:rPr>
        <w:t>13</w:t>
      </w:r>
      <w:r w:rsidR="00E83385" w:rsidRPr="00C11773">
        <w:rPr>
          <w:b/>
          <w:color w:val="FF0000"/>
          <w:u w:val="thick" w:color="FF0000"/>
        </w:rPr>
        <w:t>.0</w:t>
      </w:r>
      <w:r w:rsidR="008F2813" w:rsidRPr="00C11773">
        <w:rPr>
          <w:b/>
          <w:color w:val="FF0000"/>
          <w:u w:val="thick" w:color="FF0000"/>
        </w:rPr>
        <w:t>5</w:t>
      </w:r>
      <w:r w:rsidR="006419EF" w:rsidRPr="00C11773">
        <w:rPr>
          <w:b/>
          <w:color w:val="FF0000"/>
          <w:u w:val="thick" w:color="FF0000"/>
        </w:rPr>
        <w:t>.</w:t>
      </w:r>
      <w:r w:rsidR="00E83385" w:rsidRPr="00C11773">
        <w:rPr>
          <w:b/>
          <w:color w:val="FF0000"/>
          <w:u w:val="thick" w:color="FF0000"/>
        </w:rPr>
        <w:t>2022</w:t>
      </w:r>
      <w:r w:rsidR="00E83385" w:rsidRPr="00C11773">
        <w:rPr>
          <w:b/>
          <w:color w:val="FF0000"/>
          <w:spacing w:val="-1"/>
          <w:u w:val="thick" w:color="FF0000"/>
        </w:rPr>
        <w:t xml:space="preserve"> </w:t>
      </w:r>
      <w:r w:rsidR="00E83385" w:rsidRPr="00C11773">
        <w:rPr>
          <w:b/>
          <w:color w:val="FF0000"/>
          <w:u w:val="thick" w:color="FF0000"/>
        </w:rPr>
        <w:t>г.</w:t>
      </w:r>
      <w:r w:rsidR="00E83385" w:rsidRPr="00C11773">
        <w:rPr>
          <w:b/>
          <w:color w:val="FF0000"/>
          <w:spacing w:val="1"/>
        </w:rPr>
        <w:t xml:space="preserve"> </w:t>
      </w:r>
      <w:r w:rsidR="00E83385" w:rsidRPr="00C11773">
        <w:t xml:space="preserve">на </w:t>
      </w:r>
      <w:proofErr w:type="spellStart"/>
      <w:r w:rsidR="00E83385" w:rsidRPr="00C11773">
        <w:t>e-mail</w:t>
      </w:r>
      <w:proofErr w:type="spellEnd"/>
      <w:r w:rsidR="00E83385" w:rsidRPr="00C11773">
        <w:t xml:space="preserve">: </w:t>
      </w:r>
      <w:r w:rsidR="00461A75" w:rsidRPr="00C11773">
        <w:rPr>
          <w:lang w:val="en-US"/>
        </w:rPr>
        <w:t>tender</w:t>
      </w:r>
      <w:r w:rsidR="00461A75" w:rsidRPr="00C11773">
        <w:t>@</w:t>
      </w:r>
      <w:proofErr w:type="spellStart"/>
      <w:r w:rsidR="00461A75" w:rsidRPr="00C11773">
        <w:rPr>
          <w:lang w:val="en-US"/>
        </w:rPr>
        <w:t>asterra</w:t>
      </w:r>
      <w:proofErr w:type="spellEnd"/>
      <w:r w:rsidR="00461A75" w:rsidRPr="00C11773">
        <w:t>.</w:t>
      </w:r>
      <w:proofErr w:type="spellStart"/>
      <w:r w:rsidR="00461A75" w:rsidRPr="00C11773">
        <w:rPr>
          <w:lang w:val="en-US"/>
        </w:rPr>
        <w:t>ru</w:t>
      </w:r>
      <w:proofErr w:type="spellEnd"/>
    </w:p>
    <w:p w14:paraId="02589A6A" w14:textId="764F6927" w:rsidR="00E83385" w:rsidRPr="00C11773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C11773" w:rsidRDefault="00815809" w:rsidP="00815809">
      <w:pPr>
        <w:rPr>
          <w:rFonts w:ascii="Times New Roman" w:hAnsi="Times New Roman"/>
          <w:sz w:val="24"/>
        </w:rPr>
      </w:pPr>
      <w:r w:rsidRPr="00C11773">
        <w:rPr>
          <w:rFonts w:ascii="Times New Roman" w:hAnsi="Times New Roman"/>
          <w:sz w:val="24"/>
        </w:rPr>
        <w:t>5.</w:t>
      </w:r>
      <w:r w:rsidRPr="00C11773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предложений.</w:t>
      </w:r>
    </w:p>
    <w:p w14:paraId="1B885714" w14:textId="688518FB" w:rsidR="00C94BFD" w:rsidRPr="00C11773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Times New Roman" w:hAnsi="Times New Roman" w:cs="Times New Roman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C11773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C11773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Pr="00C11773" w:rsidRDefault="000B67AE" w:rsidP="000B67AE">
      <w:pPr>
        <w:pStyle w:val="ae"/>
        <w:ind w:left="878"/>
      </w:pPr>
      <w:r w:rsidRPr="00C11773">
        <w:t>Комплект</w:t>
      </w:r>
      <w:r w:rsidRPr="00C11773">
        <w:rPr>
          <w:spacing w:val="-4"/>
        </w:rPr>
        <w:t xml:space="preserve"> </w:t>
      </w:r>
      <w:r w:rsidRPr="00C11773">
        <w:t>исходной</w:t>
      </w:r>
      <w:r w:rsidRPr="00C11773">
        <w:rPr>
          <w:spacing w:val="-4"/>
        </w:rPr>
        <w:t xml:space="preserve"> </w:t>
      </w:r>
      <w:r w:rsidRPr="00C11773">
        <w:t>тендерной</w:t>
      </w:r>
      <w:r w:rsidRPr="00C11773">
        <w:rPr>
          <w:spacing w:val="-4"/>
        </w:rPr>
        <w:t xml:space="preserve"> </w:t>
      </w:r>
      <w:r w:rsidRPr="00C11773">
        <w:t>документации.</w:t>
      </w:r>
    </w:p>
    <w:p w14:paraId="4F68718A" w14:textId="77777777" w:rsidR="000B67AE" w:rsidRPr="00C11773" w:rsidRDefault="000B67AE" w:rsidP="000B67AE">
      <w:pPr>
        <w:pStyle w:val="ae"/>
        <w:rPr>
          <w:sz w:val="26"/>
        </w:rPr>
      </w:pPr>
    </w:p>
    <w:p w14:paraId="74D88BC1" w14:textId="77777777" w:rsidR="000B67AE" w:rsidRPr="00C11773" w:rsidRDefault="000B67AE" w:rsidP="000B67AE">
      <w:pPr>
        <w:pStyle w:val="ae"/>
        <w:rPr>
          <w:sz w:val="26"/>
        </w:rPr>
      </w:pPr>
    </w:p>
    <w:p w14:paraId="3276560A" w14:textId="0915CD26" w:rsidR="000B67AE" w:rsidRPr="00C11773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 w:rsidRPr="00C11773">
        <w:rPr>
          <w:rFonts w:ascii="Times New Roman" w:hAnsi="Times New Roman" w:cs="Times New Roman"/>
          <w:sz w:val="28"/>
          <w:szCs w:val="28"/>
        </w:rPr>
        <w:t xml:space="preserve">                                  Благодарим</w:t>
      </w:r>
      <w:r w:rsidRPr="00C117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11773">
        <w:rPr>
          <w:rFonts w:ascii="Times New Roman" w:hAnsi="Times New Roman" w:cs="Times New Roman"/>
          <w:sz w:val="28"/>
          <w:szCs w:val="28"/>
        </w:rPr>
        <w:t>Вас</w:t>
      </w:r>
      <w:r w:rsidRPr="00C117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11773">
        <w:rPr>
          <w:rFonts w:ascii="Times New Roman" w:hAnsi="Times New Roman" w:cs="Times New Roman"/>
          <w:sz w:val="28"/>
          <w:szCs w:val="28"/>
        </w:rPr>
        <w:t>за</w:t>
      </w:r>
      <w:r w:rsidRPr="00C117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11773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Pr="00C11773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C11773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Times New Roman" w:hAnsi="Times New Roman" w:cs="Times New Roman"/>
          <w:b w:val="0"/>
          <w:bCs w:val="0"/>
          <w:i w:val="0"/>
          <w:iCs w:val="0"/>
          <w:sz w:val="18"/>
          <w:szCs w:val="18"/>
        </w:rPr>
      </w:pPr>
    </w:p>
    <w:sectPr w:rsidR="000B67AE" w:rsidRPr="00C11773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9592E" w14:textId="77777777" w:rsidR="00933BDE" w:rsidRDefault="00933BDE">
      <w:r>
        <w:separator/>
      </w:r>
    </w:p>
  </w:endnote>
  <w:endnote w:type="continuationSeparator" w:id="0">
    <w:p w14:paraId="1E6CF1B1" w14:textId="77777777" w:rsidR="00933BDE" w:rsidRDefault="0093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8C8E7" w14:textId="77777777" w:rsidR="00933BDE" w:rsidRDefault="00933BDE">
      <w:r>
        <w:separator/>
      </w:r>
    </w:p>
  </w:footnote>
  <w:footnote w:type="continuationSeparator" w:id="0">
    <w:p w14:paraId="782A0324" w14:textId="77777777" w:rsidR="00933BDE" w:rsidRDefault="00933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36C6"/>
    <w:rsid w:val="000C611F"/>
    <w:rsid w:val="000D6366"/>
    <w:rsid w:val="000F04D3"/>
    <w:rsid w:val="00152ADE"/>
    <w:rsid w:val="00165F48"/>
    <w:rsid w:val="001B155C"/>
    <w:rsid w:val="001F3CF0"/>
    <w:rsid w:val="00213E88"/>
    <w:rsid w:val="0028506C"/>
    <w:rsid w:val="002A0B15"/>
    <w:rsid w:val="002B4D0A"/>
    <w:rsid w:val="00303577"/>
    <w:rsid w:val="00313F40"/>
    <w:rsid w:val="00323022"/>
    <w:rsid w:val="00334CAC"/>
    <w:rsid w:val="0035604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6132"/>
    <w:rsid w:val="00670D68"/>
    <w:rsid w:val="006841C0"/>
    <w:rsid w:val="006A476C"/>
    <w:rsid w:val="006A63E5"/>
    <w:rsid w:val="00737F2C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A5636"/>
    <w:rsid w:val="008B786E"/>
    <w:rsid w:val="008D4567"/>
    <w:rsid w:val="008F2813"/>
    <w:rsid w:val="00902407"/>
    <w:rsid w:val="0091129D"/>
    <w:rsid w:val="009256C3"/>
    <w:rsid w:val="00933BDE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7539D"/>
    <w:rsid w:val="00A80D76"/>
    <w:rsid w:val="00AB5E77"/>
    <w:rsid w:val="00AE4550"/>
    <w:rsid w:val="00B024D8"/>
    <w:rsid w:val="00B10782"/>
    <w:rsid w:val="00B21A69"/>
    <w:rsid w:val="00B4306C"/>
    <w:rsid w:val="00B5293D"/>
    <w:rsid w:val="00B858FD"/>
    <w:rsid w:val="00BD0FDC"/>
    <w:rsid w:val="00C11773"/>
    <w:rsid w:val="00C131FC"/>
    <w:rsid w:val="00C26066"/>
    <w:rsid w:val="00C61B06"/>
    <w:rsid w:val="00C75695"/>
    <w:rsid w:val="00C944A0"/>
    <w:rsid w:val="00C94BFD"/>
    <w:rsid w:val="00D722A5"/>
    <w:rsid w:val="00DB0734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136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1665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20</cp:revision>
  <cp:lastPrinted>2022-04-07T10:17:00Z</cp:lastPrinted>
  <dcterms:created xsi:type="dcterms:W3CDTF">2022-04-07T10:39:00Z</dcterms:created>
  <dcterms:modified xsi:type="dcterms:W3CDTF">2022-04-27T11:12:00Z</dcterms:modified>
</cp:coreProperties>
</file>